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483ae2" w14:textId="1483ae2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436B57">
        <w:t>777/2021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436B57">
        <w:t>-777/2021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436B57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436B57">
        <w:t>A.D</w:t>
      </w:r>
      <w:proofErr w:type="spellEnd"/>
      <w:r w:rsidR="00436B57">
        <w:t>. tekstil</w:t>
      </w:r>
      <w:r w:rsidR="00436B57">
        <w:t xml:space="preserve"> j.d.o.o. za trgovinu i usluge, OIB: 57818125039, </w:t>
      </w:r>
      <w:proofErr w:type="spellStart"/>
      <w:r w:rsidR="00436B57">
        <w:t>Šimunčevec</w:t>
      </w:r>
      <w:proofErr w:type="spellEnd"/>
      <w:r w:rsidR="00436B57">
        <w:t xml:space="preserve">, </w:t>
      </w:r>
      <w:proofErr w:type="spellStart"/>
      <w:r w:rsidR="00436B57">
        <w:t>Janečki</w:t>
      </w:r>
      <w:proofErr w:type="spellEnd"/>
      <w:r w:rsidR="00436B57">
        <w:t xml:space="preserve"> brijeg 13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36B5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36B5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6B5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36B5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36B5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36B5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6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B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36B5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36B5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36B5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St-777/2021</izvorni_sadrzaj>
    <derivirana_varijabla naziv="DomainObject.Predmet.OznakaBroj_1">St-777/2021</derivirana_varijabla>
  </DomainObject.Predmet.OznakaBroj>
  <DomainObject.Predmet.OznakaBrojOptuznogAkta>
    <izvorni_sadrzaj>04-06-21-1580</izvorni_sadrzaj>
    <derivirana_varijabla naziv="DomainObject.Predmet.OznakaBrojOptuznogAkta_1">04-06-21-1580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 tekstil j.d.o.o. za trgovinu i usluge</izvorni_sadrzaj>
    <derivirana_varijabla naziv="DomainObject.Predmet.ProtustrankaFormated_1">  A.D. tekstil j.d.o.o. za trgovinu i usluge</derivirana_varijabla>
  </DomainObject.Predmet.ProtustrankaFormated>
  <DomainObject.Predmet.ProtustrankaFormatedOIB>
    <izvorni_sadrzaj>  A.D. tekstil j.d.o.o. za trgovinu i usluge, OIB 57818125039</izvorni_sadrzaj>
    <derivirana_varijabla naziv="DomainObject.Predmet.ProtustrankaFormatedOIB_1">  A.D. tekstil j.d.o.o. za trgovinu i usluge, OIB 57818125039</derivirana_varijabla>
  </DomainObject.Predmet.ProtustrankaFormatedOIB>
  <DomainObject.Predmet.ProtustrankaFormatedWithAdress>
    <izvorni_sadrzaj> A.D. tekstil j.d.o.o. za trgovinu i usluge, Janečki brijeg 13, 10360 Šimunčevec</izvorni_sadrzaj>
    <derivirana_varijabla naziv="DomainObject.Predmet.ProtustrankaFormatedWithAdress_1"> A.D. tekstil j.d.o.o. za trgovinu i usluge, Janečki brijeg 13, 10360 Šimunčevec</derivirana_varijabla>
  </DomainObject.Predmet.ProtustrankaFormatedWithAdress>
  <DomainObject.Predmet.ProtustrankaFormatedWithAdressOIB>
    <izvorni_sadrzaj> A.D. tekstil j.d.o.o. za trgovinu i usluge, OIB 57818125039, Janečki brijeg 13, 10360 Šimunčevec</izvorni_sadrzaj>
    <derivirana_varijabla naziv="DomainObject.Predmet.ProtustrankaFormatedWithAdressOIB_1"> A.D. tekstil j.d.o.o. za trgovinu i usluge, OIB 57818125039, Janečki brijeg 13, 10360 Šimunčevec</derivirana_varijabla>
  </DomainObject.Predmet.ProtustrankaFormatedWithAdressOIB>
  <DomainObject.Predmet.ProtustrankaWithAdress>
    <izvorni_sadrzaj>A.D. tekstil j.d.o.o. za trgovinu i usluge Janečki brijeg 13, 10360 Šimunčevec</izvorni_sadrzaj>
    <derivirana_varijabla naziv="DomainObject.Predmet.ProtustrankaWithAdress_1">A.D. tekstil j.d.o.o. za trgovinu i usluge Janečki brijeg 13, 10360 Šimunčevec</derivirana_varijabla>
  </DomainObject.Predmet.ProtustrankaWithAdress>
  <DomainObject.Predmet.ProtustrankaWithAdressOIB>
    <izvorni_sadrzaj>A.D. tekstil j.d.o.o. za trgovinu i usluge, OIB 57818125039, Janečki brijeg 13, 10360 Šimunčevec</izvorni_sadrzaj>
    <derivirana_varijabla naziv="DomainObject.Predmet.ProtustrankaWithAdressOIB_1">A.D. tekstil j.d.o.o. za trgovinu i usluge, OIB 57818125039, Janečki brijeg 13, 10360 Šimunčevec</derivirana_varijabla>
  </DomainObject.Predmet.ProtustrankaWithAdressOIB>
  <DomainObject.Predmet.ProtustrankaNazivFormated>
    <izvorni_sadrzaj>A.D. tekstil j.d.o.o. za trgovinu i usluge</izvorni_sadrzaj>
    <derivirana_varijabla naziv="DomainObject.Predmet.ProtustrankaNazivFormated_1">A.D. tekstil j.d.o.o. za trgovinu i usluge</derivirana_varijabla>
  </DomainObject.Predmet.ProtustrankaNazivFormated>
  <DomainObject.Predmet.ProtustrankaNazivFormatedOIB>
    <izvorni_sadrzaj>A.D. tekstil j.d.o.o. za trgovinu i usluge, OIB 57818125039</izvorni_sadrzaj>
    <derivirana_varijabla naziv="DomainObject.Predmet.ProtustrankaNazivFormatedOIB_1">A.D. tekstil j.d.o.o. za trgovinu i usluge, OIB 57818125039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A.D. tekstil j.d.o.o. za trgovinu i usluge</item>
    </izvorni_sadrzaj>
    <derivirana_varijabla naziv="DomainObject.Predmet.ProtuStrankaListFormated_1">
      <item>A.D. tekstil j.d.o.o. za trgovinu i usluge</item>
    </derivirana_varijabla>
  </DomainObject.Predmet.ProtuStrankaListFormated>
  <DomainObject.Predmet.ProtuStrankaListFormatedOIB>
    <izvorni_sadrzaj>
      <item>A.D. tekstil j.d.o.o. za trgovinu i usluge, OIB 57818125039</item>
    </izvorni_sadrzaj>
    <derivirana_varijabla naziv="DomainObject.Predmet.ProtuStrankaListFormatedOIB_1">
      <item>A.D. tekstil j.d.o.o. za trgovinu i usluge, OIB 57818125039</item>
    </derivirana_varijabla>
  </DomainObject.Predmet.ProtuStrankaListFormatedOIB>
  <DomainObject.Predmet.ProtuStrankaListFormatedWithAdress>
    <izvorni_sadrzaj>
      <item>A.D. tekstil j.d.o.o. za trgovinu i usluge, Janečki brijeg 13, 10360 Šimunčevec</item>
    </izvorni_sadrzaj>
    <derivirana_varijabla naziv="DomainObject.Predmet.ProtuStrankaListFormatedWithAdress_1">
      <item>A.D. tekstil j.d.o.o. za trgovinu i usluge, Janečki brijeg 13, 10360 Šimunčevec</item>
    </derivirana_varijabla>
  </DomainObject.Predmet.ProtuStrankaListFormatedWithAdress>
  <DomainObject.Predmet.ProtuStrankaListFormatedWithAdressOIB>
    <izvorni_sadrzaj>
      <item>A.D. tekstil j.d.o.o. za trgovinu i usluge, OIB 57818125039, Janečki brijeg 13, 10360 Šimunčevec</item>
    </izvorni_sadrzaj>
    <derivirana_varijabla naziv="DomainObject.Predmet.ProtuStrankaListFormatedWithAdressOIB_1">
      <item>A.D. tekstil j.d.o.o. za trgovinu i usluge, OIB 57818125039, Janečki brijeg 13, 10360 Šimunčevec</item>
    </derivirana_varijabla>
  </DomainObject.Predmet.ProtuStrankaListFormatedWithAdressOIB>
  <DomainObject.Predmet.ProtuStrankaListNazivFormated>
    <izvorni_sadrzaj>
      <item>A.D. tekstil j.d.o.o. za trgovinu i usluge</item>
    </izvorni_sadrzaj>
    <derivirana_varijabla naziv="DomainObject.Predmet.ProtuStrankaListNazivFormated_1">
      <item>A.D. tekstil j.d.o.o. za trgovinu i usluge</item>
    </derivirana_varijabla>
  </DomainObject.Predmet.ProtuStrankaListNazivFormated>
  <DomainObject.Predmet.ProtuStrankaListNazivFormatedOIB>
    <izvorni_sadrzaj>
      <item>A.D. tekstil j.d.o.o. za trgovinu i usluge, OIB 57818125039</item>
    </izvorni_sadrzaj>
    <derivirana_varijabla naziv="DomainObject.Predmet.ProtuStrankaListNazivFormatedOIB_1">
      <item>A.D. tekstil j.d.o.o. za trgovinu i usluge, OIB 57818125039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A.D. tekstil j.d.o.o. za trgovinu i usluge</izvorni_sadrzaj>
    <derivirana_varijabla naziv="DomainObject.Predmet.ProtustrankaIDrugi_1">A.D. tekstil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A.D. tekstil j.d.o.o. za trgovinu i usluge, OIB 57818125039, Janečki brijeg 13, 10360 Šimunčevec</izvorni_sadrzaj>
    <derivirana_varijabla naziv="DomainObject.Predmet.ProtustrankaIDrugiAdressOIB_1">A.D. tekstil j.d.o.o. za trgovinu i usluge, OIB 57818125039, Janečki brijeg 13, 10360 Šimunčevec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A.D. tekstil j.d.o.o. za trgovinu i usluge</item>
      <item>Financijska agencija</item>
    </izvorni_sadrzaj>
    <derivirana_varijabla naziv="DomainObject.Predmet.SudioniciListNaziv_1">
      <item>A.D. tekstil j.d.o.o. za trgovinu i usluge</item>
      <item>Financijska agencija</item>
    </derivirana_varijabla>
  </DomainObject.Predmet.SudioniciListNaziv>
  <DomainObject.Predmet.SudioniciListAdressOIB>
    <izvorni_sadrzaj>
      <item>A.D. tekstil j.d.o.o. za trgovinu i usluge, OIB 57818125039, Janečki brijeg 13,10360 Šimunčevec</item>
      <item>Financijska agencija, OIB 85821130368, TRG SVIBANJSKIH ŽRTAVA 1995. 1,10000 Zagreb</item>
    </izvorni_sadrzaj>
    <derivirana_varijabla naziv="DomainObject.Predmet.SudioniciListAdressOIB_1">
      <item>A.D. tekstil j.d.o.o. za trgovinu i usluge, OIB 57818125039, Janečki brijeg 13,10360 Šimunčevec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57818125039</item>
      <item>, OIB 85821130368</item>
    </izvorni_sadrzaj>
    <derivirana_varijabla naziv="DomainObject.Predmet.SudioniciListNazivOIB_1">
      <item>, OIB 57818125039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138</properties:Words>
  <properties:Characters>816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2021-04-20T11:02:00Z</cp:lastPrinted>
  <dcterms:modified xmlns:xsi="http://www.w3.org/2001/XMLSchema-instance" xsi:type="dcterms:W3CDTF">2021-04-20T11:02:00Z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